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9813E61"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S2-220397</w:t>
      </w:r>
      <w:r w:rsidR="00111F8B">
        <w:rPr>
          <w:rFonts w:cs="Arial"/>
          <w:b/>
          <w:noProof/>
          <w:sz w:val="24"/>
        </w:rPr>
        <w:t>3</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 xml:space="preserve">6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Based on the 5MBS requirements for public safety documented in Clause 4.2, this Key issue will study whether there are any performance issues for high number of public safety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4D490A" w:rsidRDefault="00111F8B" w:rsidP="00111F8B">
      <w:pPr>
        <w:pStyle w:val="B1"/>
        <w:ind w:left="852"/>
        <w:rPr>
          <w:i/>
          <w:iCs/>
        </w:rPr>
      </w:pPr>
      <w:r w:rsidRPr="00111F8B">
        <w:rPr>
          <w:i/>
          <w:iCs/>
        </w:rPr>
        <w:t>-</w:t>
      </w:r>
      <w:r w:rsidRPr="00111F8B">
        <w:rPr>
          <w:i/>
          <w:iCs/>
        </w:rPr>
        <w:tab/>
        <w:t xml:space="preserve">Solutions shall enable simultaneous reception of MBS session data for a higher number of UEs in a cell than can be operating in RRC_CONNECTED state, to participate in public safety group calls using MBS-based </w:t>
      </w:r>
      <w:r w:rsidRPr="004D490A">
        <w:rPr>
          <w:i/>
          <w:iCs/>
        </w:rPr>
        <w:t>service.</w:t>
      </w:r>
    </w:p>
    <w:p w14:paraId="6A703D29" w14:textId="77777777" w:rsidR="00111F8B" w:rsidRPr="004D490A" w:rsidRDefault="00111F8B" w:rsidP="00111F8B">
      <w:pPr>
        <w:pStyle w:val="B1"/>
        <w:ind w:left="852"/>
        <w:rPr>
          <w:i/>
          <w:iCs/>
        </w:rPr>
      </w:pPr>
      <w:r w:rsidRPr="004D490A">
        <w:rPr>
          <w:i/>
          <w:iCs/>
        </w:rPr>
        <w:t>-</w:t>
      </w:r>
      <w:r w:rsidRPr="004D490A">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4D490A" w:rsidRDefault="00111F8B" w:rsidP="00111F8B">
      <w:pPr>
        <w:pStyle w:val="NO"/>
        <w:ind w:left="1419"/>
        <w:rPr>
          <w:i/>
          <w:iCs/>
        </w:rPr>
      </w:pPr>
      <w:r w:rsidRPr="004D490A">
        <w:rPr>
          <w:i/>
          <w:iCs/>
        </w:rPr>
        <w:t>NOTE 1:</w:t>
      </w:r>
      <w:r w:rsidRPr="004D490A">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4D490A" w:rsidRDefault="00111F8B" w:rsidP="00111F8B">
      <w:pPr>
        <w:pStyle w:val="B1"/>
        <w:ind w:left="852"/>
        <w:rPr>
          <w:i/>
          <w:iCs/>
        </w:rPr>
      </w:pPr>
      <w:r w:rsidRPr="004D490A">
        <w:rPr>
          <w:i/>
          <w:iCs/>
        </w:rPr>
        <w:lastRenderedPageBreak/>
        <w:t>-</w:t>
      </w:r>
      <w:r w:rsidRPr="004D490A">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Solutions may require information to NG-RAN and application function (AF) to enable proper provisioning. This includes, e.g. the SA6 and RAN WGs deciding on, what information to be provided on, which members of a public safety group should stay in RRC_CONNECTED and which one(s) are candidates for being transitioned to RRC_INACTIVE.</w:t>
      </w:r>
    </w:p>
    <w:p w14:paraId="109AB935" w14:textId="77777777" w:rsidR="002F2AA3" w:rsidRPr="002F2AA3" w:rsidRDefault="002F2AA3" w:rsidP="002F2AA3">
      <w:pPr>
        <w:pStyle w:val="B1"/>
        <w:ind w:left="852"/>
        <w:rPr>
          <w:ins w:id="20" w:author="Nokia r01" w:date="2022-05-17T02:45:00Z"/>
          <w:i/>
          <w:iCs/>
        </w:rPr>
      </w:pPr>
      <w:ins w:id="21" w:author="Nokia r01" w:date="2022-05-17T02:45:00Z">
        <w:r w:rsidRPr="002F2AA3">
          <w:rPr>
            <w:i/>
            <w:iCs/>
          </w:rPr>
          <w:t>-</w:t>
        </w:r>
        <w:r w:rsidRPr="002F2AA3">
          <w:rPr>
            <w:i/>
            <w:iCs/>
          </w:rPr>
          <w:tab/>
          <w:t>If MBS sessions are temporarily deactivated and are subject to subsequent (re)activation, resulting in UEs in e.g. RRC_INACTIVE state which need to be (re)-awakened to receive MBS service, solutions may enable simultaneously wake up (for MBS reception) for all the UEs associated with the session.</w:t>
        </w:r>
      </w:ins>
    </w:p>
    <w:p w14:paraId="1ABFD011" w14:textId="77777777" w:rsidR="002F2AA3" w:rsidRPr="002F2AA3" w:rsidRDefault="002F2AA3" w:rsidP="002F2AA3">
      <w:pPr>
        <w:pStyle w:val="B1"/>
        <w:ind w:left="852"/>
        <w:rPr>
          <w:ins w:id="22" w:author="Nokia r01" w:date="2022-05-17T02:45:00Z"/>
          <w:i/>
          <w:iCs/>
        </w:rPr>
      </w:pPr>
      <w:ins w:id="23" w:author="Nokia r01" w:date="2022-05-17T02:45:00Z">
        <w:r w:rsidRPr="002F2AA3">
          <w:rPr>
            <w:i/>
            <w:iCs/>
          </w:rPr>
          <w:t>NOTE 2:</w:t>
        </w:r>
        <w:r w:rsidRPr="002F2AA3">
          <w:rPr>
            <w:i/>
            <w:iCs/>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ins>
    </w:p>
    <w:p w14:paraId="4B9DDD4A" w14:textId="77777777" w:rsidR="002F2AA3" w:rsidRPr="002F2AA3" w:rsidRDefault="002F2AA3" w:rsidP="002F2AA3">
      <w:pPr>
        <w:pStyle w:val="B1"/>
        <w:ind w:left="852"/>
        <w:rPr>
          <w:ins w:id="24" w:author="Nokia r01" w:date="2022-05-17T02:45:00Z"/>
          <w:i/>
          <w:iCs/>
        </w:rPr>
      </w:pPr>
      <w:ins w:id="25" w:author="Nokia r01" w:date="2022-05-17T02:45:00Z">
        <w:r w:rsidRPr="002F2AA3">
          <w:rPr>
            <w:i/>
            <w:iCs/>
          </w:rPr>
          <w:t xml:space="preserve"> -</w:t>
        </w:r>
        <w:r w:rsidRPr="002F2AA3">
          <w:rPr>
            <w:i/>
            <w:iCs/>
          </w:rPr>
          <w:tab/>
          <w:t>Whether there is a need for additional solutions to minimize packet loss during MBS reception, this should be addressed together with RAN WGs.</w:t>
        </w:r>
      </w:ins>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6" w:name="_Toc101271465"/>
      <w:bookmarkStart w:id="27" w:name="_Toc22214907"/>
      <w:bookmarkStart w:id="28" w:name="_Toc23254040"/>
      <w:bookmarkStart w:id="29" w:name="_Toc97289435"/>
      <w:r w:rsidRPr="00117864">
        <w:rPr>
          <w:lang w:eastAsia="zh-CN"/>
        </w:rPr>
        <w:t>6.0</w:t>
      </w:r>
      <w:r w:rsidRPr="00117864">
        <w:rPr>
          <w:lang w:eastAsia="zh-CN"/>
        </w:rPr>
        <w:tab/>
        <w:t>Mapping of Solutions to Key Issues</w:t>
      </w:r>
      <w:bookmarkEnd w:id="26"/>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30" w:name="_PERM_MCCTEMPBM_CRPT24110002___4"/>
            <w:r w:rsidRPr="0010772A">
              <w:t>3</w:t>
            </w:r>
          </w:p>
          <w:bookmarkEnd w:id="30"/>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31" w:author="Nokia r00" w:date="2022-05-07T00:41:00Z">
              <w:r w:rsidRPr="0010772A" w:rsidDel="00890D22">
                <w:delText>X</w:delText>
              </w:r>
            </w:del>
            <w:ins w:id="32"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33"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34"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35" w:author="Nokia r00" w:date="2022-05-07T00:41:00Z">
              <w:r>
                <w:rPr>
                  <w:lang w:val="de-DE"/>
                </w:rPr>
                <w:t>x</w:t>
              </w:r>
            </w:ins>
          </w:p>
        </w:tc>
      </w:tr>
    </w:tbl>
    <w:p w14:paraId="1A97FCAC" w14:textId="77777777" w:rsidR="007F5451" w:rsidRPr="00117864" w:rsidRDefault="007F5451" w:rsidP="007F5451">
      <w:pPr>
        <w:rPr>
          <w:rFonts w:eastAsia="SimSun"/>
          <w:lang w:eastAsia="zh-CN"/>
        </w:rPr>
      </w:pPr>
    </w:p>
    <w:bookmarkEnd w:id="27"/>
    <w:bookmarkEnd w:id="28"/>
    <w:bookmarkEnd w:id="29"/>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DengXian"/>
        </w:rPr>
      </w:pPr>
      <w:bookmarkStart w:id="36" w:name="_Toc97289436"/>
      <w:bookmarkStart w:id="37"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36"/>
      <w:r w:rsidR="008B51D8">
        <w:rPr>
          <w:rFonts w:eastAsia="DengXian"/>
        </w:rPr>
        <w:t>AF selects UEs to be kept in connected mode</w:t>
      </w:r>
    </w:p>
    <w:p w14:paraId="28F8DA87" w14:textId="06F458DE" w:rsidR="000E1FEE" w:rsidRDefault="000E1FEE" w:rsidP="000E1FEE">
      <w:pPr>
        <w:pStyle w:val="Heading3"/>
        <w:rPr>
          <w:rFonts w:eastAsia="DengXian"/>
          <w:lang w:eastAsia="ko-KR"/>
        </w:rPr>
      </w:pPr>
      <w:bookmarkStart w:id="38" w:name="_Toc97289437"/>
      <w:r>
        <w:rPr>
          <w:rFonts w:eastAsia="DengXian"/>
          <w:lang w:eastAsia="ko-KR"/>
        </w:rPr>
        <w:t>6.X.1</w:t>
      </w:r>
      <w:r>
        <w:rPr>
          <w:rFonts w:eastAsia="DengXian"/>
          <w:lang w:eastAsia="ko-KR"/>
        </w:rPr>
        <w:tab/>
        <w:t>Introduction</w:t>
      </w:r>
      <w:bookmarkEnd w:id="38"/>
    </w:p>
    <w:p w14:paraId="65726C75" w14:textId="59488705" w:rsidR="000E1FEE" w:rsidRDefault="000E1FEE" w:rsidP="000E1FEE">
      <w:pPr>
        <w:rPr>
          <w:lang w:eastAsia="ko-KR"/>
        </w:rPr>
      </w:pPr>
      <w:r>
        <w:rPr>
          <w:lang w:eastAsia="ko-KR"/>
        </w:rPr>
        <w:t>This solution addresses Key Issue</w:t>
      </w:r>
      <w:r w:rsidR="00890D22">
        <w:rPr>
          <w:lang w:eastAsia="ko-KR"/>
        </w:rPr>
        <w:t>s #1 and</w:t>
      </w:r>
      <w:r>
        <w:rPr>
          <w:lang w:eastAsia="ko-KR"/>
        </w:rPr>
        <w:t xml:space="preserve"> #</w:t>
      </w:r>
      <w:r w:rsidR="00111F8B">
        <w:rPr>
          <w:lang w:eastAsia="ko-KR"/>
        </w:rPr>
        <w:t>6</w:t>
      </w:r>
      <w:r>
        <w:rPr>
          <w:lang w:eastAsia="ko-KR"/>
        </w:rPr>
        <w:t>.</w:t>
      </w:r>
    </w:p>
    <w:p w14:paraId="530B02D7" w14:textId="74C14259"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783BD85A" w14:textId="6F7AF109" w:rsidR="004D490A" w:rsidRDefault="004D490A" w:rsidP="00703AEF">
      <w:pPr>
        <w:rPr>
          <w:ins w:id="39" w:author="Nokia r01" w:date="2022-05-17T02:29:00Z"/>
          <w:lang w:eastAsia="ko-KR"/>
        </w:rPr>
      </w:pPr>
      <w:bookmarkStart w:id="40" w:name="_Hlk103648584"/>
      <w:ins w:id="41" w:author="Nokia r01" w:date="2022-05-17T02:31:00Z">
        <w:r>
          <w:rPr>
            <w:lang w:eastAsia="ko-KR"/>
          </w:rPr>
          <w:t>As outlined in clause 4.2, s</w:t>
        </w:r>
        <w:r w:rsidRPr="004D490A">
          <w:rPr>
            <w:lang w:eastAsia="ko-KR"/>
          </w:rPr>
          <w:t>olutions shall enable simultaneous reception of MBS session data for a higher number of UEs in a cell than can be operating in RRC_CONNECTED state, to participate in public safety group calls using MBS-based service.</w:t>
        </w:r>
      </w:ins>
      <w:ins w:id="42" w:author="Nokia r01" w:date="2022-05-17T02:35:00Z">
        <w:r w:rsidR="003A5F19">
          <w:rPr>
            <w:lang w:eastAsia="ko-KR"/>
          </w:rPr>
          <w:t xml:space="preserve"> </w:t>
        </w:r>
      </w:ins>
      <w:ins w:id="43" w:author="Nokia r01" w:date="2022-05-17T02:40:00Z">
        <w:r w:rsidR="003A5F19">
          <w:rPr>
            <w:lang w:eastAsia="ko-KR"/>
          </w:rPr>
          <w:t>This requires that many such UE</w:t>
        </w:r>
      </w:ins>
      <w:ins w:id="44" w:author="Nokia r01" w:date="2022-05-17T02:41:00Z">
        <w:r w:rsidR="003A5F19">
          <w:rPr>
            <w:lang w:eastAsia="ko-KR"/>
          </w:rPr>
          <w:t>s transition to RRC-inactive state.</w:t>
        </w:r>
      </w:ins>
      <w:ins w:id="45" w:author="Nokia r01" w:date="2022-05-17T02:48:00Z">
        <w:r w:rsidR="002F2AA3">
          <w:rPr>
            <w:lang w:eastAsia="ko-KR"/>
          </w:rPr>
          <w:t xml:space="preserve"> On the other hand there </w:t>
        </w:r>
      </w:ins>
      <w:ins w:id="46" w:author="Nokia r01" w:date="2022-05-17T02:49:00Z">
        <w:r w:rsidR="002F2AA3">
          <w:rPr>
            <w:lang w:eastAsia="ko-KR"/>
          </w:rPr>
          <w:t xml:space="preserve">are requirements for short reaction times for floor control requests and some </w:t>
        </w:r>
      </w:ins>
      <w:ins w:id="47" w:author="Nokia r01" w:date="2022-05-17T02:50:00Z">
        <w:r w:rsidR="002F2AA3">
          <w:rPr>
            <w:lang w:eastAsia="ko-KR"/>
          </w:rPr>
          <w:t xml:space="preserve">participants in an MBS session may be so frequent talkers that </w:t>
        </w:r>
      </w:ins>
      <w:ins w:id="48" w:author="Nokia r01" w:date="2022-05-17T02:51:00Z">
        <w:r w:rsidR="002F2AA3">
          <w:rPr>
            <w:lang w:eastAsia="ko-KR"/>
          </w:rPr>
          <w:t>a very frequent transition between RRC-Connected state and RRC_I</w:t>
        </w:r>
      </w:ins>
      <w:ins w:id="49" w:author="Nokia r01" w:date="2022-05-17T02:53:00Z">
        <w:r w:rsidR="002F2AA3">
          <w:rPr>
            <w:lang w:eastAsia="ko-KR"/>
          </w:rPr>
          <w:t>NACTIVE</w:t>
        </w:r>
      </w:ins>
      <w:ins w:id="50" w:author="Nokia r01" w:date="2022-05-17T02:51:00Z">
        <w:r w:rsidR="002F2AA3">
          <w:rPr>
            <w:lang w:eastAsia="ko-KR"/>
          </w:rPr>
          <w:t xml:space="preserve"> state </w:t>
        </w:r>
      </w:ins>
      <w:ins w:id="51" w:author="Nokia r01" w:date="2022-05-17T02:52:00Z">
        <w:r w:rsidR="002F2AA3">
          <w:rPr>
            <w:lang w:eastAsia="ko-KR"/>
          </w:rPr>
          <w:t>would burden the network, and it is thus desirable to k</w:t>
        </w:r>
      </w:ins>
      <w:ins w:id="52" w:author="Nokia r01" w:date="2022-05-17T02:53:00Z">
        <w:r w:rsidR="002F2AA3">
          <w:rPr>
            <w:lang w:eastAsia="ko-KR"/>
          </w:rPr>
          <w:t>eep such UEs in RRC_CONNECTED state</w:t>
        </w:r>
      </w:ins>
    </w:p>
    <w:bookmarkEnd w:id="40"/>
    <w:p w14:paraId="6E5A5BD2" w14:textId="0895732C" w:rsidR="00703AEF" w:rsidRPr="00703AEF" w:rsidRDefault="004D490A" w:rsidP="00703AEF">
      <w:pPr>
        <w:rPr>
          <w:lang w:eastAsia="ko-KR"/>
        </w:rPr>
      </w:pPr>
      <w:ins w:id="53" w:author="Nokia r01" w:date="2022-05-17T02:28:00Z">
        <w:r>
          <w:rPr>
            <w:lang w:eastAsia="ko-KR"/>
          </w:rPr>
          <w:t xml:space="preserve">For UEs in one or several MBS sessions, </w:t>
        </w:r>
      </w:ins>
      <w:r w:rsidR="00703AEF" w:rsidRPr="00703AEF">
        <w:rPr>
          <w:lang w:eastAsia="ko-KR"/>
        </w:rPr>
        <w:t xml:space="preserve">AF </w:t>
      </w:r>
      <w:del w:id="54" w:author="Nokia r01" w:date="2022-05-17T02:28:00Z">
        <w:r w:rsidR="00703AEF" w:rsidRPr="00703AEF" w:rsidDel="004D490A">
          <w:rPr>
            <w:lang w:eastAsia="ko-KR"/>
          </w:rPr>
          <w:delText xml:space="preserve">Identifies </w:delText>
        </w:r>
      </w:del>
      <w:ins w:id="55" w:author="Nokia r01" w:date="2022-05-17T02:28:00Z">
        <w:r>
          <w:rPr>
            <w:lang w:eastAsia="ko-KR"/>
          </w:rPr>
          <w:t>i</w:t>
        </w:r>
        <w:r w:rsidRPr="00703AEF">
          <w:rPr>
            <w:lang w:eastAsia="ko-KR"/>
          </w:rPr>
          <w:t xml:space="preserve">dentifies </w:t>
        </w:r>
      </w:ins>
      <w:r w:rsidR="00703AEF" w:rsidRPr="00703AEF">
        <w:rPr>
          <w:lang w:eastAsia="ko-KR"/>
        </w:rPr>
        <w:t>UEs that should be kept in connected state, e.g. UEs of likely talkers in an MBS session</w:t>
      </w:r>
      <w:ins w:id="56" w:author="Nokia r01" w:date="2022-05-17T03:43:00Z">
        <w:r w:rsidR="0082122D">
          <w:rPr>
            <w:lang w:eastAsia="ko-KR"/>
          </w:rPr>
          <w:t>,</w:t>
        </w:r>
      </w:ins>
      <w:r w:rsidR="00703AEF" w:rsidRPr="00703AEF">
        <w:rPr>
          <w:lang w:eastAsia="ko-KR"/>
        </w:rPr>
        <w:t xml:space="preserve"> and provides this information to CN </w:t>
      </w:r>
      <w:ins w:id="57" w:author="Nokia r01" w:date="2022-05-17T03:41:00Z">
        <w:r w:rsidR="0082122D">
          <w:rPr>
            <w:lang w:eastAsia="ko-KR"/>
          </w:rPr>
          <w:t xml:space="preserve">as assistance information. The AF does this </w:t>
        </w:r>
      </w:ins>
      <w:r w:rsidR="00703AEF" w:rsidRPr="00703AEF">
        <w:rPr>
          <w:lang w:eastAsia="ko-KR"/>
        </w:rPr>
        <w:t>via Nnef_ParameterProvision_Create/Update service operations (see TS 23.502 Clause 4.15.6.2)</w:t>
      </w:r>
    </w:p>
    <w:p w14:paraId="1B816B2C" w14:textId="20BF7B2A" w:rsidR="00703AEF" w:rsidRDefault="00703AEF" w:rsidP="00703AEF">
      <w:pPr>
        <w:rPr>
          <w:ins w:id="58" w:author="Nokia r03" w:date="2022-05-17T22:45:00Z"/>
          <w:lang w:eastAsia="ko-KR"/>
        </w:rPr>
      </w:pPr>
      <w:r w:rsidRPr="00703AEF">
        <w:rPr>
          <w:lang w:eastAsia="ko-KR"/>
        </w:rPr>
        <w:t xml:space="preserve">AF may use configuration </w:t>
      </w:r>
      <w:del w:id="59" w:author="Nokia r01" w:date="2022-05-17T03:41:00Z">
        <w:r w:rsidRPr="00703AEF" w:rsidDel="0082122D">
          <w:rPr>
            <w:lang w:eastAsia="ko-KR"/>
          </w:rPr>
          <w:delText xml:space="preserve">of </w:delText>
        </w:r>
      </w:del>
      <w:ins w:id="60" w:author="Nokia r01" w:date="2022-05-17T03:41:00Z">
        <w:r w:rsidR="0082122D" w:rsidRPr="00703AEF">
          <w:rPr>
            <w:lang w:eastAsia="ko-KR"/>
          </w:rPr>
          <w:t>o</w:t>
        </w:r>
        <w:r w:rsidR="0082122D">
          <w:rPr>
            <w:lang w:eastAsia="ko-KR"/>
          </w:rPr>
          <w:t>r</w:t>
        </w:r>
        <w:r w:rsidR="0082122D" w:rsidRPr="00703AEF">
          <w:rPr>
            <w:lang w:eastAsia="ko-KR"/>
          </w:rPr>
          <w:t xml:space="preserve"> </w:t>
        </w:r>
      </w:ins>
      <w:r w:rsidRPr="00703AEF">
        <w:rPr>
          <w:lang w:eastAsia="ko-KR"/>
        </w:rPr>
        <w:t>frequency of floor requests received from UE as criterion to select UE</w:t>
      </w:r>
      <w:del w:id="61" w:author="Nokia r01" w:date="2022-05-17T02:54:00Z">
        <w:r w:rsidRPr="00703AEF" w:rsidDel="002F2AA3">
          <w:rPr>
            <w:lang w:eastAsia="ko-KR"/>
          </w:rPr>
          <w:delText>R</w:delText>
        </w:r>
      </w:del>
      <w:r w:rsidRPr="00703AEF">
        <w:rPr>
          <w:lang w:eastAsia="ko-KR"/>
        </w:rPr>
        <w:t xml:space="preserve">s and should </w:t>
      </w:r>
      <w:del w:id="62" w:author="Nokia r01" w:date="2022-05-17T03:42:00Z">
        <w:r w:rsidRPr="00703AEF" w:rsidDel="0082122D">
          <w:rPr>
            <w:lang w:eastAsia="ko-KR"/>
          </w:rPr>
          <w:delText xml:space="preserve">preferably </w:delText>
        </w:r>
      </w:del>
      <w:r w:rsidRPr="00703AEF">
        <w:rPr>
          <w:lang w:eastAsia="ko-KR"/>
        </w:rPr>
        <w:t xml:space="preserve">only keep a small fractions of the UEs </w:t>
      </w:r>
      <w:del w:id="63" w:author="Nokia r03" w:date="2022-05-17T22:45:00Z">
        <w:r w:rsidRPr="00703AEF" w:rsidDel="00494203">
          <w:rPr>
            <w:lang w:eastAsia="ko-KR"/>
          </w:rPr>
          <w:delText xml:space="preserve">in </w:delText>
        </w:r>
      </w:del>
      <w:r w:rsidRPr="00703AEF">
        <w:rPr>
          <w:lang w:eastAsia="ko-KR"/>
        </w:rPr>
        <w:t>participating in an MBS session with many participants in connected state.</w:t>
      </w:r>
    </w:p>
    <w:p w14:paraId="411B5D9C" w14:textId="36197CED" w:rsidR="00494203" w:rsidRPr="00703AEF" w:rsidRDefault="00494203" w:rsidP="00494203">
      <w:pPr>
        <w:pStyle w:val="NO"/>
        <w:rPr>
          <w:lang w:eastAsia="ko-KR"/>
        </w:rPr>
      </w:pPr>
      <w:ins w:id="64" w:author="Nokia r03" w:date="2022-05-17T22:45:00Z">
        <w:r w:rsidRPr="00494203">
          <w:rPr>
            <w:highlight w:val="yellow"/>
            <w:lang w:eastAsia="ko-KR"/>
          </w:rPr>
          <w:t>NOTE</w:t>
        </w:r>
      </w:ins>
      <w:ins w:id="65" w:author="Nokia r03" w:date="2022-05-17T22:58:00Z">
        <w:r w:rsidR="00DF4153">
          <w:rPr>
            <w:highlight w:val="yellow"/>
            <w:lang w:val="de-DE" w:eastAsia="ko-KR"/>
          </w:rPr>
          <w:t> 1</w:t>
        </w:r>
      </w:ins>
      <w:ins w:id="66" w:author="Nokia r03" w:date="2022-05-17T22:45:00Z">
        <w:r w:rsidRPr="00494203">
          <w:rPr>
            <w:highlight w:val="yellow"/>
            <w:lang w:eastAsia="ko-KR"/>
          </w:rPr>
          <w:t>:</w:t>
        </w:r>
      </w:ins>
      <w:ins w:id="67" w:author="Nokia r03" w:date="2022-05-17T22:49:00Z">
        <w:r w:rsidRPr="00494203">
          <w:rPr>
            <w:highlight w:val="yellow"/>
            <w:lang w:eastAsia="ko-KR"/>
          </w:rPr>
          <w:tab/>
        </w:r>
      </w:ins>
      <w:ins w:id="68" w:author="Nokia r03" w:date="2022-05-17T22:45:00Z">
        <w:r w:rsidRPr="00494203">
          <w:rPr>
            <w:highlight w:val="yellow"/>
            <w:lang w:eastAsia="ko-KR"/>
          </w:rPr>
          <w:t>If the AF selects an excessive</w:t>
        </w:r>
      </w:ins>
      <w:ins w:id="69" w:author="Nokia r03" w:date="2022-05-17T22:46:00Z">
        <w:r w:rsidRPr="00494203">
          <w:rPr>
            <w:highlight w:val="yellow"/>
            <w:lang w:eastAsia="ko-KR"/>
          </w:rPr>
          <w:t xml:space="preserve"> number of UEs for the connected state, this will limit the </w:t>
        </w:r>
      </w:ins>
      <w:ins w:id="70" w:author="Nokia r03" w:date="2022-05-17T22:47:00Z">
        <w:r w:rsidRPr="00494203">
          <w:rPr>
            <w:highlight w:val="yellow"/>
            <w:lang w:eastAsia="ko-KR"/>
          </w:rPr>
          <w:t xml:space="preserve">number of UEs that can receive an MBS </w:t>
        </w:r>
      </w:ins>
      <w:ins w:id="71" w:author="Nokia r03" w:date="2022-05-17T22:48:00Z">
        <w:r w:rsidRPr="00494203">
          <w:rPr>
            <w:highlight w:val="yellow"/>
            <w:lang w:eastAsia="ko-KR"/>
          </w:rPr>
          <w:t xml:space="preserve">multicast </w:t>
        </w:r>
      </w:ins>
      <w:ins w:id="72" w:author="Nokia r03" w:date="2022-05-17T22:47:00Z">
        <w:r w:rsidRPr="00494203">
          <w:rPr>
            <w:highlight w:val="yellow"/>
            <w:lang w:eastAsia="ko-KR"/>
          </w:rPr>
          <w:t xml:space="preserve">session </w:t>
        </w:r>
      </w:ins>
      <w:ins w:id="73" w:author="Nokia r03" w:date="2022-05-17T22:48:00Z">
        <w:r w:rsidRPr="00494203">
          <w:rPr>
            <w:highlight w:val="yellow"/>
            <w:lang w:eastAsia="ko-KR"/>
          </w:rPr>
          <w:t>and may also negatively impact the overall admission control of a RAN node</w:t>
        </w:r>
      </w:ins>
      <w:ins w:id="74" w:author="Nokia r03" w:date="2022-05-17T22:49:00Z">
        <w:r w:rsidRPr="00494203">
          <w:rPr>
            <w:highlight w:val="yellow"/>
            <w:lang w:eastAsia="ko-KR"/>
          </w:rPr>
          <w:t>.</w:t>
        </w:r>
      </w:ins>
    </w:p>
    <w:p w14:paraId="4EF92F68" w14:textId="50E8A882" w:rsidR="00703AEF" w:rsidRPr="00703AEF" w:rsidRDefault="00703AEF" w:rsidP="00703AEF">
      <w:pPr>
        <w:rPr>
          <w:lang w:eastAsia="ko-KR"/>
        </w:rPr>
      </w:pPr>
      <w:r w:rsidRPr="00703AEF">
        <w:rPr>
          <w:lang w:eastAsia="ko-KR"/>
        </w:rPr>
        <w:t xml:space="preserve">AF </w:t>
      </w:r>
      <w:del w:id="75" w:author="Nokia r01" w:date="2022-05-17T03:42:00Z">
        <w:r w:rsidRPr="00703AEF" w:rsidDel="0082122D">
          <w:rPr>
            <w:lang w:eastAsia="ko-KR"/>
          </w:rPr>
          <w:delText xml:space="preserve">preferably </w:delText>
        </w:r>
      </w:del>
      <w:ins w:id="76" w:author="Nokia r01" w:date="2022-05-17T03:42:00Z">
        <w:r w:rsidR="0082122D">
          <w:rPr>
            <w:lang w:eastAsia="ko-KR"/>
          </w:rPr>
          <w:t>should</w:t>
        </w:r>
        <w:r w:rsidR="0082122D" w:rsidRPr="00703AEF">
          <w:rPr>
            <w:lang w:eastAsia="ko-KR"/>
          </w:rPr>
          <w:t xml:space="preserve"> </w:t>
        </w:r>
      </w:ins>
      <w:r w:rsidRPr="00703AEF">
        <w:rPr>
          <w:lang w:eastAsia="ko-KR"/>
        </w:rPr>
        <w:t>remove</w:t>
      </w:r>
      <w:del w:id="77" w:author="Nokia r01" w:date="2022-05-17T03:42:00Z">
        <w:r w:rsidRPr="00703AEF" w:rsidDel="0082122D">
          <w:rPr>
            <w:lang w:eastAsia="ko-KR"/>
          </w:rPr>
          <w:delText>s</w:delText>
        </w:r>
      </w:del>
      <w:r w:rsidRPr="00703AEF">
        <w:rPr>
          <w:lang w:eastAsia="ko-KR"/>
        </w:rPr>
        <w:t xml:space="preserve"> information that UEs shall always be connected when related MBS session</w:t>
      </w:r>
      <w:ins w:id="78" w:author="Nokia r01" w:date="2022-05-17T03:42:00Z">
        <w:r w:rsidR="0082122D">
          <w:rPr>
            <w:lang w:eastAsia="ko-KR"/>
          </w:rPr>
          <w:t>(s)</w:t>
        </w:r>
      </w:ins>
      <w:r w:rsidRPr="00703AEF">
        <w:rPr>
          <w:lang w:eastAsia="ko-KR"/>
        </w:rPr>
        <w:t xml:space="preserve"> end</w:t>
      </w:r>
      <w:del w:id="79" w:author="Nokia r01" w:date="2022-05-17T03:42:00Z">
        <w:r w:rsidRPr="00703AEF" w:rsidDel="0082122D">
          <w:rPr>
            <w:lang w:eastAsia="ko-KR"/>
          </w:rPr>
          <w:delText>s</w:delText>
        </w:r>
      </w:del>
      <w:r w:rsidRPr="00703AEF">
        <w:rPr>
          <w:lang w:eastAsia="ko-KR"/>
        </w:rPr>
        <w:t>.</w:t>
      </w:r>
    </w:p>
    <w:p w14:paraId="489C7A01" w14:textId="101F14BF" w:rsidR="00703AEF" w:rsidRPr="00703AEF" w:rsidRDefault="00703AEF" w:rsidP="00703AEF">
      <w:pPr>
        <w:rPr>
          <w:lang w:eastAsia="ko-KR"/>
        </w:rPr>
      </w:pPr>
      <w:r w:rsidRPr="00703AEF">
        <w:rPr>
          <w:lang w:eastAsia="ko-KR"/>
        </w:rPr>
        <w:t xml:space="preserve">NEF stores in UDM users that preferably shall be kept connected. </w:t>
      </w:r>
      <w:ins w:id="80" w:author="Nokia r03" w:date="2022-05-17T22:53:00Z">
        <w:r w:rsidR="00DF4153">
          <w:rPr>
            <w:lang w:eastAsia="ko-KR"/>
          </w:rPr>
          <w:t xml:space="preserve">It may restrict the number of UEs that an AF is allowed </w:t>
        </w:r>
      </w:ins>
      <w:ins w:id="81" w:author="Nokia r03" w:date="2022-05-17T22:54:00Z">
        <w:r w:rsidR="00DF4153">
          <w:rPr>
            <w:lang w:eastAsia="ko-KR"/>
          </w:rPr>
          <w:t>to suggest for connected state.</w:t>
        </w:r>
      </w:ins>
    </w:p>
    <w:p w14:paraId="36014E4F" w14:textId="77777777" w:rsidR="00703AEF" w:rsidRPr="00703AEF" w:rsidRDefault="00703AEF" w:rsidP="00703AEF">
      <w:pPr>
        <w:rPr>
          <w:lang w:eastAsia="ko-KR"/>
        </w:rPr>
      </w:pPr>
      <w:r w:rsidRPr="00703AEF">
        <w:rPr>
          <w:lang w:eastAsia="ko-KR"/>
        </w:rPr>
        <w:lastRenderedPageBreak/>
        <w:t>For each indicated UE, the UDM stores as part of the UE subscription data that user shall preferably be kept connected</w:t>
      </w:r>
    </w:p>
    <w:p w14:paraId="6B25ED49" w14:textId="77777777" w:rsidR="00703AEF" w:rsidRPr="00703AEF" w:rsidRDefault="00703AEF" w:rsidP="00703AEF">
      <w:p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703AEF" w:rsidRDefault="00703AEF" w:rsidP="00703AEF">
      <w:pPr>
        <w:rPr>
          <w:lang w:eastAsia="ko-KR"/>
        </w:rPr>
      </w:pPr>
      <w:r w:rsidRPr="00703AEF">
        <w:rPr>
          <w:lang w:eastAsia="ko-KR"/>
        </w:rPr>
        <w:t>SMF provides the information that UE shall preferably be kept connected as part of the SM management information via AMF to NG RAN node handling the user.</w:t>
      </w:r>
    </w:p>
    <w:p w14:paraId="71C82C25" w14:textId="7CA99BCF" w:rsidR="00703AEF" w:rsidRPr="00703AEF" w:rsidRDefault="00703AEF" w:rsidP="00703AEF">
      <w:pPr>
        <w:rPr>
          <w:lang w:eastAsia="ko-KR"/>
        </w:rPr>
      </w:pPr>
      <w:r w:rsidRPr="00703AEF">
        <w:rPr>
          <w:lang w:eastAsia="ko-KR"/>
        </w:rPr>
        <w:t xml:space="preserve">NG RAN nodes </w:t>
      </w:r>
      <w:del w:id="82" w:author="Nokia r03" w:date="2022-05-17T22:40:00Z">
        <w:r w:rsidRPr="00494203" w:rsidDel="00494203">
          <w:rPr>
            <w:highlight w:val="yellow"/>
            <w:lang w:eastAsia="ko-KR"/>
          </w:rPr>
          <w:delText xml:space="preserve">preferably </w:delText>
        </w:r>
      </w:del>
      <w:ins w:id="83" w:author="Nokia r03" w:date="2022-05-17T22:40:00Z">
        <w:r w:rsidR="00494203" w:rsidRPr="00494203">
          <w:rPr>
            <w:highlight w:val="yellow"/>
            <w:lang w:eastAsia="ko-KR"/>
          </w:rPr>
          <w:t>should</w:t>
        </w:r>
        <w:r w:rsidR="00494203" w:rsidRPr="00494203">
          <w:rPr>
            <w:highlight w:val="yellow"/>
            <w:lang w:eastAsia="ko-KR"/>
          </w:rPr>
          <w:t xml:space="preserve"> </w:t>
        </w:r>
      </w:ins>
      <w:r w:rsidRPr="00494203">
        <w:rPr>
          <w:highlight w:val="yellow"/>
          <w:lang w:eastAsia="ko-KR"/>
        </w:rPr>
        <w:t>keep UE for which such information was received in RRC and CM connected state</w:t>
      </w:r>
      <w:ins w:id="84" w:author="Nokia r03" w:date="2022-05-17T22:41:00Z">
        <w:r w:rsidR="00494203" w:rsidRPr="00494203">
          <w:rPr>
            <w:highlight w:val="yellow"/>
            <w:lang w:eastAsia="ko-KR"/>
          </w:rPr>
          <w:t xml:space="preserve"> and </w:t>
        </w:r>
      </w:ins>
      <w:ins w:id="85" w:author="Nokia r03" w:date="2022-05-17T22:43:00Z">
        <w:r w:rsidR="00494203">
          <w:rPr>
            <w:highlight w:val="yellow"/>
            <w:lang w:eastAsia="ko-KR"/>
          </w:rPr>
          <w:t>may select</w:t>
        </w:r>
      </w:ins>
      <w:ins w:id="86" w:author="Nokia r03" w:date="2022-05-17T22:41:00Z">
        <w:r w:rsidR="00494203" w:rsidRPr="00494203">
          <w:rPr>
            <w:highlight w:val="yellow"/>
            <w:lang w:eastAsia="ko-KR"/>
          </w:rPr>
          <w:t xml:space="preserve"> </w:t>
        </w:r>
      </w:ins>
      <w:ins w:id="87" w:author="Nokia r03" w:date="2022-05-17T22:43:00Z">
        <w:r w:rsidR="00494203">
          <w:rPr>
            <w:highlight w:val="yellow"/>
            <w:lang w:eastAsia="ko-KR"/>
          </w:rPr>
          <w:t xml:space="preserve">to move </w:t>
        </w:r>
      </w:ins>
      <w:ins w:id="88" w:author="Nokia r03" w:date="2022-05-17T22:41:00Z">
        <w:r w:rsidR="00494203" w:rsidRPr="00494203">
          <w:rPr>
            <w:highlight w:val="yellow"/>
            <w:lang w:eastAsia="ko-KR"/>
          </w:rPr>
          <w:t xml:space="preserve">other UEs to RRC Inactive or CM idle states </w:t>
        </w:r>
      </w:ins>
      <w:ins w:id="89" w:author="Nokia r03" w:date="2022-05-17T22:44:00Z">
        <w:r w:rsidR="00494203">
          <w:rPr>
            <w:highlight w:val="yellow"/>
            <w:lang w:eastAsia="ko-KR"/>
          </w:rPr>
          <w:t xml:space="preserve">if  experiencing higher load, </w:t>
        </w:r>
      </w:ins>
      <w:ins w:id="90" w:author="Nokia r03" w:date="2022-05-17T22:42:00Z">
        <w:r w:rsidR="00494203" w:rsidRPr="00494203">
          <w:rPr>
            <w:highlight w:val="yellow"/>
            <w:lang w:eastAsia="ko-KR"/>
          </w:rPr>
          <w:t>as long as this is feasible in its admission control</w:t>
        </w:r>
      </w:ins>
      <w:r w:rsidRPr="00703AEF">
        <w:rPr>
          <w:lang w:eastAsia="ko-KR"/>
        </w:rPr>
        <w:t>.</w:t>
      </w:r>
    </w:p>
    <w:p w14:paraId="6947B744" w14:textId="78894912" w:rsidR="00DF4153" w:rsidRPr="00DF4153" w:rsidRDefault="00DF4153" w:rsidP="00DF4153">
      <w:pPr>
        <w:pStyle w:val="NO"/>
        <w:rPr>
          <w:ins w:id="91" w:author="Nokia r03" w:date="2022-05-17T22:56:00Z"/>
          <w:lang w:val="de-DE" w:eastAsia="ko-KR"/>
        </w:rPr>
      </w:pPr>
      <w:ins w:id="92" w:author="Nokia r03" w:date="2022-05-17T22:56:00Z">
        <w:r w:rsidRPr="00DF4153">
          <w:rPr>
            <w:highlight w:val="yellow"/>
            <w:lang w:eastAsia="ko-KR"/>
          </w:rPr>
          <w:t>NOTE</w:t>
        </w:r>
      </w:ins>
      <w:ins w:id="93" w:author="Nokia r03" w:date="2022-05-17T22:58:00Z">
        <w:r>
          <w:rPr>
            <w:highlight w:val="yellow"/>
            <w:lang w:val="de-DE" w:eastAsia="ko-KR"/>
          </w:rPr>
          <w:t> 2</w:t>
        </w:r>
      </w:ins>
      <w:ins w:id="94" w:author="Nokia r03" w:date="2022-05-17T22:56:00Z">
        <w:r w:rsidRPr="00DF4153">
          <w:rPr>
            <w:highlight w:val="yellow"/>
            <w:lang w:eastAsia="ko-KR"/>
          </w:rPr>
          <w:t>:</w:t>
        </w:r>
        <w:r w:rsidRPr="00DF4153">
          <w:rPr>
            <w:highlight w:val="yellow"/>
            <w:lang w:eastAsia="ko-KR"/>
          </w:rPr>
          <w:tab/>
        </w:r>
        <w:r w:rsidRPr="00DF4153">
          <w:rPr>
            <w:highlight w:val="yellow"/>
            <w:lang w:val="de-DE" w:eastAsia="ko-KR"/>
          </w:rPr>
          <w:t xml:space="preserve">The RAN does not need check whether the </w:t>
        </w:r>
        <w:r w:rsidRPr="00DF4153">
          <w:rPr>
            <w:highlight w:val="yellow"/>
            <w:lang w:eastAsia="ko-KR"/>
          </w:rPr>
          <w:t>.</w:t>
        </w:r>
        <w:r w:rsidRPr="00DF4153">
          <w:rPr>
            <w:highlight w:val="yellow"/>
            <w:lang w:val="de-DE" w:eastAsia="ko-KR"/>
          </w:rPr>
          <w:t xml:space="preserve">UE is </w:t>
        </w:r>
      </w:ins>
      <w:ins w:id="95" w:author="Nokia r03" w:date="2022-05-17T22:57:00Z">
        <w:r>
          <w:rPr>
            <w:highlight w:val="yellow"/>
            <w:lang w:val="de-DE" w:eastAsia="ko-KR"/>
          </w:rPr>
          <w:t xml:space="preserve">participating </w:t>
        </w:r>
      </w:ins>
      <w:ins w:id="96" w:author="Nokia r03" w:date="2022-05-17T22:56:00Z">
        <w:r w:rsidRPr="00DF4153">
          <w:rPr>
            <w:highlight w:val="yellow"/>
            <w:lang w:val="de-DE" w:eastAsia="ko-KR"/>
          </w:rPr>
          <w:t>in</w:t>
        </w:r>
      </w:ins>
      <w:ins w:id="97" w:author="Nokia r03" w:date="2022-05-17T22:57:00Z">
        <w:r w:rsidRPr="00DF4153">
          <w:rPr>
            <w:highlight w:val="yellow"/>
            <w:lang w:val="de-DE" w:eastAsia="ko-KR"/>
          </w:rPr>
          <w:t xml:space="preserve"> any MBS sessions</w:t>
        </w:r>
        <w:r>
          <w:rPr>
            <w:highlight w:val="yellow"/>
            <w:lang w:val="de-DE" w:eastAsia="ko-KR"/>
          </w:rPr>
          <w:t>,</w:t>
        </w:r>
        <w:r w:rsidRPr="00DF4153">
          <w:rPr>
            <w:highlight w:val="yellow"/>
            <w:lang w:val="de-DE" w:eastAsia="ko-KR"/>
          </w:rPr>
          <w:t xml:space="preserve"> as the AF is expected to only select UEs in MBS sessions.</w:t>
        </w:r>
      </w:ins>
    </w:p>
    <w:p w14:paraId="1E9CE8BB" w14:textId="1D515A2E" w:rsidR="00703AEF" w:rsidRDefault="00703AEF" w:rsidP="00703AEF">
      <w:pPr>
        <w:rPr>
          <w:lang w:eastAsia="ko-KR"/>
        </w:rPr>
      </w:pPr>
      <w:r>
        <w:rPr>
          <w:lang w:eastAsia="ko-KR"/>
        </w:rPr>
        <w:t>As an additional improvement, UEs do not send „listener reports“ while in MBS service area and in  RRC inactive mode. Listener reports can become a problem in particular for UEs close to cell border moving frequently between cells.</w:t>
      </w:r>
    </w:p>
    <w:p w14:paraId="32B014A9" w14:textId="7658AD2D" w:rsidR="00703AEF" w:rsidRDefault="00703AEF" w:rsidP="00703AEF">
      <w:pPr>
        <w:pStyle w:val="EditorsNote"/>
        <w:rPr>
          <w:rFonts w:eastAsia="DengXian"/>
        </w:rPr>
      </w:pPr>
      <w:bookmarkStart w:id="98" w:name="_Toc97289439"/>
      <w:r>
        <w:t>Editor's note:</w:t>
      </w:r>
      <w:r>
        <w:tab/>
      </w:r>
      <w:r>
        <w:rPr>
          <w:lang w:val="de-DE"/>
        </w:rPr>
        <w:t>Coordination with SA6 is required</w:t>
      </w:r>
      <w:r>
        <w:t>.</w:t>
      </w:r>
    </w:p>
    <w:p w14:paraId="38738336" w14:textId="3A882F40" w:rsidR="000E1FEE" w:rsidRDefault="000E1FEE" w:rsidP="000E1FEE">
      <w:pPr>
        <w:pStyle w:val="Heading3"/>
        <w:rPr>
          <w:rFonts w:eastAsia="DengXian"/>
        </w:rPr>
      </w:pPr>
      <w:r>
        <w:rPr>
          <w:rFonts w:eastAsia="DengXian"/>
        </w:rPr>
        <w:t>6.X.3</w:t>
      </w:r>
      <w:r>
        <w:rPr>
          <w:rFonts w:eastAsia="DengXian"/>
        </w:rPr>
        <w:tab/>
        <w:t>Procedures</w:t>
      </w:r>
      <w:bookmarkEnd w:id="98"/>
    </w:p>
    <w:bookmarkStart w:id="99" w:name="_Toc97289444"/>
    <w:p w14:paraId="7184E471" w14:textId="5DA9DD53" w:rsidR="006C4301" w:rsidRDefault="00494203" w:rsidP="006C4301">
      <w:pPr>
        <w:pStyle w:val="TF"/>
      </w:pPr>
      <w:r w:rsidRPr="009147CC">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259.5pt" o:ole="">
            <v:imagedata r:id="rId14" o:title=""/>
          </v:shape>
          <o:OLEObject Type="Embed" ProgID="Visio.Drawing.15" ShapeID="_x0000_i1027" DrawAspect="Content" ObjectID="_1714336211" r:id="rId15"/>
        </w:object>
      </w:r>
      <w:r w:rsidR="006C4301">
        <w:t>Figure 6.</w:t>
      </w:r>
      <w:r w:rsidR="006C4301">
        <w:rPr>
          <w:lang w:val="de-DE"/>
        </w:rPr>
        <w:t>x</w:t>
      </w:r>
      <w:r w:rsidR="006C4301">
        <w:t>.3.</w:t>
      </w:r>
      <w:r w:rsidR="006C4301">
        <w:rPr>
          <w:lang w:val="de-DE"/>
        </w:rPr>
        <w:t>2</w:t>
      </w:r>
      <w:r w:rsidR="006C4301">
        <w:t xml:space="preserve">-1: </w:t>
      </w:r>
      <w:r w:rsidR="008B51D8">
        <w:rPr>
          <w:rFonts w:eastAsia="DengXian"/>
        </w:rPr>
        <w:t>AF selects UEs to be kept in connected mode</w:t>
      </w:r>
    </w:p>
    <w:p w14:paraId="5561FB6B" w14:textId="77777777" w:rsidR="008B51D8" w:rsidRDefault="008B51D8" w:rsidP="008B51D8">
      <w:pPr>
        <w:pStyle w:val="ListParagraph"/>
        <w:numPr>
          <w:ilvl w:val="0"/>
          <w:numId w:val="44"/>
        </w:numPr>
        <w:rPr>
          <w:lang w:eastAsia="ko-KR"/>
        </w:rPr>
      </w:pPr>
      <w:r w:rsidRPr="00703AEF">
        <w:rPr>
          <w:lang w:eastAsia="ko-KR"/>
        </w:rPr>
        <w:t xml:space="preserve">AF </w:t>
      </w:r>
      <w:r>
        <w:rPr>
          <w:lang w:eastAsia="ko-KR"/>
        </w:rPr>
        <w:t>identifies UEs to be kept in RRC connected state</w:t>
      </w:r>
    </w:p>
    <w:p w14:paraId="024CF562" w14:textId="2379498C" w:rsidR="008B51D8" w:rsidRPr="00703AEF" w:rsidRDefault="008B51D8" w:rsidP="008B51D8">
      <w:pPr>
        <w:pStyle w:val="ListParagraph"/>
        <w:numPr>
          <w:ilvl w:val="0"/>
          <w:numId w:val="44"/>
        </w:numPr>
        <w:rPr>
          <w:lang w:eastAsia="ko-KR"/>
        </w:rPr>
      </w:pPr>
      <w:r>
        <w:rPr>
          <w:lang w:eastAsia="ko-KR"/>
        </w:rPr>
        <w:t>AF uses parameter provisioning procedure to provide UEs to be kept in connected state to NEF</w:t>
      </w:r>
      <w:r w:rsidRPr="00703AEF">
        <w:rPr>
          <w:lang w:eastAsia="ko-KR"/>
        </w:rPr>
        <w:t>.</w:t>
      </w:r>
    </w:p>
    <w:p w14:paraId="042F3684" w14:textId="77777777" w:rsidR="00D25102" w:rsidRPr="00703AEF" w:rsidRDefault="008B51D8" w:rsidP="00D25102">
      <w:pPr>
        <w:pStyle w:val="ListParagraph"/>
        <w:numPr>
          <w:ilvl w:val="0"/>
          <w:numId w:val="44"/>
        </w:numPr>
        <w:rPr>
          <w:lang w:eastAsia="ko-KR"/>
        </w:rPr>
      </w:pPr>
      <w:r w:rsidRPr="00703AEF">
        <w:rPr>
          <w:lang w:eastAsia="ko-KR"/>
        </w:rPr>
        <w:t xml:space="preserve">NEF stores in UDM users that preferably shall be kept connected. </w:t>
      </w:r>
      <w:r w:rsidR="00D25102" w:rsidRPr="00703AEF">
        <w:rPr>
          <w:lang w:eastAsia="ko-KR"/>
        </w:rPr>
        <w:t>For each indicated UE, the UDM stores as part of the UE subscription data that user shall preferably be kept connected</w:t>
      </w:r>
    </w:p>
    <w:p w14:paraId="44B9553E" w14:textId="77777777" w:rsidR="008B51D8" w:rsidRPr="00703AEF" w:rsidRDefault="008B51D8" w:rsidP="008B51D8">
      <w:pPr>
        <w:pStyle w:val="ListParagraph"/>
        <w:numPr>
          <w:ilvl w:val="0"/>
          <w:numId w:val="44"/>
        </w:num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703AEF" w:rsidRDefault="00D25102" w:rsidP="00D25102">
      <w:pPr>
        <w:ind w:left="284"/>
        <w:rPr>
          <w:lang w:eastAsia="ko-KR"/>
        </w:rPr>
      </w:pPr>
      <w:r>
        <w:rPr>
          <w:lang w:eastAsia="ko-KR"/>
        </w:rPr>
        <w:t xml:space="preserve">5-6. </w:t>
      </w:r>
      <w:r w:rsidR="008B51D8" w:rsidRPr="00703AEF">
        <w:rPr>
          <w:lang w:eastAsia="ko-KR"/>
        </w:rPr>
        <w:t>SMF provides the information that UE shall preferably be kept connected as part of the SM management information via AMF to NG RAN node handling the user.</w:t>
      </w:r>
    </w:p>
    <w:p w14:paraId="6FB712F9" w14:textId="63D97346" w:rsidR="008B51D8" w:rsidRPr="00703AEF" w:rsidRDefault="008B51D8" w:rsidP="00D25102">
      <w:pPr>
        <w:pStyle w:val="ListParagraph"/>
        <w:numPr>
          <w:ilvl w:val="0"/>
          <w:numId w:val="47"/>
        </w:numPr>
        <w:rPr>
          <w:lang w:eastAsia="ko-KR"/>
        </w:rPr>
      </w:pPr>
      <w:r w:rsidRPr="00703AEF">
        <w:rPr>
          <w:lang w:eastAsia="ko-KR"/>
        </w:rPr>
        <w:t>NG RAN nodes preferably keep UE for which such information was received in RRC and CM connected state.</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99"/>
    </w:p>
    <w:p w14:paraId="4018191E" w14:textId="334655DF" w:rsidR="000E1FEE" w:rsidDel="002F2AA3" w:rsidRDefault="000E1FEE" w:rsidP="000E1FEE">
      <w:pPr>
        <w:pStyle w:val="EditorsNote"/>
        <w:rPr>
          <w:del w:id="100" w:author="Nokia r01" w:date="2022-05-17T02:54:00Z"/>
          <w:rFonts w:eastAsia="DengXian"/>
        </w:rPr>
      </w:pPr>
      <w:del w:id="101" w:author="Nokia r01" w:date="2022-05-17T02:54:00Z">
        <w:r w:rsidDel="002F2AA3">
          <w:delText>Editor's note:</w:delText>
        </w:r>
        <w:r w:rsidDel="002F2AA3">
          <w:tab/>
          <w:delText>This clause describes impacts to existing services, entities and interfaces.</w:delText>
        </w:r>
      </w:del>
    </w:p>
    <w:bookmarkEnd w:id="37"/>
    <w:p w14:paraId="4243824C" w14:textId="59BB4FCC" w:rsidR="006B7E6F" w:rsidRPr="008B51D8" w:rsidRDefault="008B51D8" w:rsidP="00473977">
      <w:pPr>
        <w:jc w:val="left"/>
        <w:rPr>
          <w:b/>
          <w:bCs/>
          <w:lang w:val="en-US" w:eastAsia="ko-KR"/>
        </w:rPr>
      </w:pPr>
      <w:r w:rsidRPr="008B51D8">
        <w:rPr>
          <w:b/>
          <w:bCs/>
          <w:lang w:val="en-US" w:eastAsia="ko-KR"/>
        </w:rPr>
        <w:t>AF</w:t>
      </w:r>
    </w:p>
    <w:p w14:paraId="01F12EC3" w14:textId="66F07FB1" w:rsidR="008B51D8" w:rsidRDefault="008B51D8" w:rsidP="008B51D8">
      <w:pPr>
        <w:pStyle w:val="B1"/>
        <w:rPr>
          <w:lang w:eastAsia="ko-KR"/>
        </w:rPr>
      </w:pPr>
      <w:r>
        <w:rPr>
          <w:lang w:eastAsia="ko-KR"/>
        </w:rPr>
        <w:t>Select UEs to be kept in connected mode and provide those UEs to CN via parameter provisioning procedure</w:t>
      </w:r>
    </w:p>
    <w:p w14:paraId="335F8444" w14:textId="545C6A91" w:rsidR="008B51D8" w:rsidRPr="008B51D8" w:rsidRDefault="008B51D8" w:rsidP="00473977">
      <w:pPr>
        <w:jc w:val="left"/>
        <w:rPr>
          <w:b/>
          <w:bCs/>
          <w:lang w:val="en-US" w:eastAsia="ko-KR"/>
        </w:rPr>
      </w:pPr>
      <w:r w:rsidRPr="008B51D8">
        <w:rPr>
          <w:b/>
          <w:bCs/>
          <w:lang w:val="en-US" w:eastAsia="ko-KR"/>
        </w:rPr>
        <w:lastRenderedPageBreak/>
        <w:t>NEF/UDM/SMF</w:t>
      </w:r>
    </w:p>
    <w:p w14:paraId="787117B6" w14:textId="5216AA91" w:rsidR="008B51D8" w:rsidRDefault="008B51D8" w:rsidP="008B51D8">
      <w:pPr>
        <w:pStyle w:val="B1"/>
        <w:rPr>
          <w:lang w:eastAsia="ko-KR"/>
        </w:rPr>
      </w:pPr>
      <w:r>
        <w:rPr>
          <w:lang w:eastAsia="ko-KR"/>
        </w:rPr>
        <w:t>Updates to parameter provisioning procedure to transfer UEs to be kept in connected mode</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6490CFF8" w:rsidR="008B51D8" w:rsidRDefault="008B51D8" w:rsidP="008B51D8">
      <w:pPr>
        <w:pStyle w:val="B1"/>
        <w:rPr>
          <w:lang w:eastAsia="ko-KR"/>
        </w:rPr>
      </w:pPr>
      <w:r>
        <w:rPr>
          <w:lang w:eastAsia="ko-KR"/>
        </w:rPr>
        <w:t>Inform NG-RAN that UE shall be kept in connected state via PDU session modification</w:t>
      </w:r>
    </w:p>
    <w:p w14:paraId="72A4EFED" w14:textId="22874805" w:rsidR="008B51D8" w:rsidRPr="008B51D8" w:rsidRDefault="008B51D8" w:rsidP="00473977">
      <w:pPr>
        <w:jc w:val="left"/>
        <w:rPr>
          <w:b/>
          <w:bCs/>
          <w:lang w:val="en-US" w:eastAsia="ko-KR"/>
        </w:rPr>
      </w:pPr>
      <w:r w:rsidRPr="008B51D8">
        <w:rPr>
          <w:b/>
          <w:bCs/>
          <w:lang w:val="en-US" w:eastAsia="ko-KR"/>
        </w:rPr>
        <w:t>NG-RAN</w:t>
      </w:r>
    </w:p>
    <w:p w14:paraId="3AE2A303" w14:textId="5FBD710A" w:rsidR="008B51D8" w:rsidRDefault="008B51D8" w:rsidP="008B51D8">
      <w:pPr>
        <w:pStyle w:val="B1"/>
        <w:rPr>
          <w:lang w:eastAsia="ko-KR"/>
        </w:rPr>
      </w:pPr>
      <w:r>
        <w:rPr>
          <w:lang w:eastAsia="ko-KR"/>
        </w:rPr>
        <w:t>Keep indicated UE in connected state</w:t>
      </w:r>
    </w:p>
    <w:p w14:paraId="5BAAA531" w14:textId="2286CFD4" w:rsidR="008B51D8" w:rsidRPr="008B51D8" w:rsidRDefault="008B51D8" w:rsidP="00473977">
      <w:pPr>
        <w:jc w:val="left"/>
        <w:rPr>
          <w:b/>
          <w:bCs/>
          <w:lang w:val="en-US" w:eastAsia="ko-KR"/>
        </w:rPr>
      </w:pPr>
      <w:r w:rsidRPr="008B51D8">
        <w:rPr>
          <w:b/>
          <w:bCs/>
          <w:lang w:val="en-US" w:eastAsia="ko-KR"/>
        </w:rPr>
        <w:t>UE</w:t>
      </w:r>
    </w:p>
    <w:p w14:paraId="28DFC92A" w14:textId="051E83AD" w:rsidR="008B51D8" w:rsidRPr="002E35D2" w:rsidRDefault="008B51D8" w:rsidP="008B51D8">
      <w:pPr>
        <w:pStyle w:val="B1"/>
        <w:rPr>
          <w:lang w:eastAsia="ko-KR"/>
        </w:rPr>
      </w:pPr>
      <w:r>
        <w:rPr>
          <w:lang w:eastAsia="ko-KR"/>
        </w:rPr>
        <w:t>Do not send listener reports while in MBS service area and inactive state</w:t>
      </w:r>
    </w:p>
    <w:bookmarkEnd w:id="3"/>
    <w:sectPr w:rsidR="008B51D8" w:rsidRPr="002E35D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2AA3"/>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3F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5F1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203"/>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0A"/>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22D"/>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48"/>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153"/>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1429</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r03</cp:lastModifiedBy>
  <cp:revision>3</cp:revision>
  <cp:lastPrinted>2019-01-15T10:23:00Z</cp:lastPrinted>
  <dcterms:created xsi:type="dcterms:W3CDTF">2022-05-17T20:30:00Z</dcterms:created>
  <dcterms:modified xsi:type="dcterms:W3CDTF">2022-05-17T20:58:00Z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